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C0F25" w14:textId="77777777" w:rsidR="007A5714" w:rsidRDefault="007A5714" w:rsidP="00EB0771">
      <w:pPr>
        <w:pStyle w:val="KeinLeerraum"/>
      </w:pPr>
      <w:r w:rsidRPr="00050E60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5A324765" wp14:editId="55E9D83D">
            <wp:simplePos x="0" y="0"/>
            <wp:positionH relativeFrom="page">
              <wp:align>left</wp:align>
            </wp:positionH>
            <wp:positionV relativeFrom="paragraph">
              <wp:posOffset>-898497</wp:posOffset>
            </wp:positionV>
            <wp:extent cx="7563600" cy="4017600"/>
            <wp:effectExtent l="0" t="0" r="0" b="2540"/>
            <wp:wrapNone/>
            <wp:docPr id="1" name="Grafik 1" descr="cid:FA7929F3-0986-4518-A3AA-78C152152607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561B566-1F17-4317-A05E-267DBF0EE310" descr="cid:FA7929F3-0986-4518-A3AA-78C152152607@fritz.box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600" cy="40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BDBF2E" w14:textId="77777777" w:rsidR="00EC329B" w:rsidRDefault="00EC329B" w:rsidP="00EC329B">
      <w:r>
        <w:br w:type="page"/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19813E" wp14:editId="787FDC45">
                <wp:simplePos x="0" y="0"/>
                <wp:positionH relativeFrom="margin">
                  <wp:posOffset>0</wp:posOffset>
                </wp:positionH>
                <wp:positionV relativeFrom="margin">
                  <wp:posOffset>8165465</wp:posOffset>
                </wp:positionV>
                <wp:extent cx="6408751" cy="76200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751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62A90B" w14:textId="0F6EFC0B" w:rsidR="0050755F" w:rsidRPr="006819B1" w:rsidRDefault="002B4DA0" w:rsidP="0050755F">
                            <w:pPr>
                              <w:pStyle w:val="Zwischenberschrift"/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Stand </w:t>
                            </w:r>
                            <w:sdt>
                              <w:sdtPr>
                                <w:rPr>
                                  <w:rFonts w:cs="Microsoft Sans Serif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id w:val="-367759684"/>
                                <w:placeholder>
                                  <w:docPart w:val="157FF28C32C5429CB04CCBE7F566D428"/>
                                </w:placeholder>
                                <w:date w:fullDate="2026-05-15T00:00:00Z">
                                  <w:dateFormat w:val="dd.MM.yyyy"/>
                                  <w:lid w:val="de-DE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C70AC5">
                                  <w:rPr>
                                    <w:rFonts w:cs="Microsoft Sans Serif"/>
                                    <w:b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15.05.2026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19813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642.95pt;width:504.65pt;height:60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" filled="f" stroked="f">
                <v:textbox>
                  <w:txbxContent>
                    <w:p w14:paraId="2962A90B" w14:textId="0F6EFC0B" w:rsidR="0050755F" w:rsidRPr="006819B1" w:rsidRDefault="002B4DA0" w:rsidP="0050755F">
                      <w:pPr>
                        <w:pStyle w:val="Zwischenberschrift"/>
                        <w:rPr>
                          <w:rFonts w:cs="Microsoft Sans Serif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cs="Microsoft Sans Serif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Stand </w:t>
                      </w:r>
                      <w:sdt>
                        <w:sdtPr>
                          <w:rPr>
                            <w:rFonts w:cs="Microsoft Sans Serif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id w:val="-367759684"/>
                          <w:placeholder>
                            <w:docPart w:val="157FF28C32C5429CB04CCBE7F566D428"/>
                          </w:placeholder>
                          <w:date w:fullDate="2026-05-15T00:00:00Z">
                            <w:dateFormat w:val="dd.MM.yyyy"/>
                            <w:lid w:val="de-DE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C70AC5">
                            <w:rPr>
                              <w:rFonts w:cs="Microsoft Sans Serif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15.05.2026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323E79" wp14:editId="0E938818">
                <wp:simplePos x="0" y="0"/>
                <wp:positionH relativeFrom="margin">
                  <wp:posOffset>0</wp:posOffset>
                </wp:positionH>
                <wp:positionV relativeFrom="margin">
                  <wp:posOffset>5936615</wp:posOffset>
                </wp:positionV>
                <wp:extent cx="6408751" cy="1876425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751" cy="187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C0B75B" w14:textId="0259D0C4" w:rsidR="0050755F" w:rsidRPr="000141DD" w:rsidRDefault="00C70AC5" w:rsidP="0050755F">
                            <w:pPr>
                              <w:pStyle w:val="Textkrper"/>
                              <w:spacing w:line="560" w:lineRule="exact"/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C70AC5">
                              <w:rPr>
                                <w:rFonts w:cs="Microsoft Sans Serif"/>
                                <w:color w:val="FFFFFF" w:themeColor="background1"/>
                                <w:sz w:val="52"/>
                                <w:szCs w:val="52"/>
                              </w:rPr>
                              <w:t>Nachhaltigkeitsnachweise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23E79" id="_x0000_s1027" type="#_x0000_t202" style="position:absolute;margin-left:0;margin-top:467.45pt;width:504.65pt;height:147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" filled="f" stroked="f">
                <v:textbox>
                  <w:txbxContent>
                    <w:p w14:paraId="7FC0B75B" w14:textId="0259D0C4" w:rsidR="0050755F" w:rsidRPr="000141DD" w:rsidRDefault="00C70AC5" w:rsidP="0050755F">
                      <w:pPr>
                        <w:pStyle w:val="Textkrper"/>
                        <w:spacing w:line="560" w:lineRule="exact"/>
                        <w:rPr>
                          <w:rFonts w:cs="Microsoft Sans Serif"/>
                          <w:b/>
                          <w:color w:val="FFFFFF" w:themeColor="background1"/>
                          <w:sz w:val="52"/>
                          <w:szCs w:val="52"/>
                        </w:rPr>
                      </w:pPr>
                      <w:r w:rsidRPr="00C70AC5">
                        <w:rPr>
                          <w:rFonts w:cs="Microsoft Sans Serif"/>
                          <w:color w:val="FFFFFF" w:themeColor="background1"/>
                          <w:sz w:val="52"/>
                          <w:szCs w:val="52"/>
                        </w:rPr>
                        <w:t>Nachhaltigkeitsnachweise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D8B5EB" wp14:editId="30C7D0DD">
                <wp:simplePos x="0" y="0"/>
                <wp:positionH relativeFrom="margin">
                  <wp:posOffset>0</wp:posOffset>
                </wp:positionH>
                <wp:positionV relativeFrom="margin">
                  <wp:posOffset>3850640</wp:posOffset>
                </wp:positionV>
                <wp:extent cx="6408420" cy="1876425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420" cy="187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081DA" w14:textId="13D14821" w:rsidR="0050755F" w:rsidRPr="0038218F" w:rsidRDefault="00A52223" w:rsidP="0050755F">
                            <w:pPr>
                              <w:pStyle w:val="Textkrper"/>
                              <w:spacing w:line="820" w:lineRule="exact"/>
                              <w:rPr>
                                <w:rFonts w:ascii="Kohinoor Bold" w:hAnsi="Kohinoor Bold" w:cs="Microsoft Sans Serif"/>
                                <w:b/>
                                <w:color w:val="FFFFFF" w:themeColor="background1"/>
                                <w:sz w:val="80"/>
                                <w:szCs w:val="80"/>
                              </w:rPr>
                            </w:pPr>
                            <w:sdt>
                              <w:sdtPr>
                                <w:rPr>
                                  <w:rFonts w:ascii="Kohinoor Bold" w:hAnsi="Kohinoor Bold" w:cs="Microsoft Sans Serif"/>
                                  <w:b/>
                                  <w:color w:val="FFFFFF" w:themeColor="background1"/>
                                  <w:sz w:val="80"/>
                                  <w:szCs w:val="80"/>
                                </w:rPr>
                                <w:alias w:val="Titel"/>
                                <w:tag w:val=""/>
                                <w:id w:val="-1500641932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C70AC5">
                                  <w:rPr>
                                    <w:rFonts w:ascii="Kohinoor Bold" w:hAnsi="Kohinoor Bold" w:cs="Microsoft Sans Serif"/>
                                    <w:b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t>Anlage B8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8B5EB" id="_x0000_s1028" type="#_x0000_t202" style="position:absolute;margin-left:0;margin-top:303.2pt;width:504.6pt;height:147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" filled="f" stroked="f">
                <v:textbox>
                  <w:txbxContent>
                    <w:p w14:paraId="03A081DA" w14:textId="13D14821" w:rsidR="0050755F" w:rsidRPr="0038218F" w:rsidRDefault="00A52223" w:rsidP="0050755F">
                      <w:pPr>
                        <w:pStyle w:val="Textkrper"/>
                        <w:spacing w:line="820" w:lineRule="exact"/>
                        <w:rPr>
                          <w:rFonts w:ascii="Kohinoor Bold" w:hAnsi="Kohinoor Bold" w:cs="Microsoft Sans Serif"/>
                          <w:b/>
                          <w:color w:val="FFFFFF" w:themeColor="background1"/>
                          <w:sz w:val="80"/>
                          <w:szCs w:val="80"/>
                        </w:rPr>
                      </w:pPr>
                      <w:sdt>
                        <w:sdtPr>
                          <w:rPr>
                            <w:rFonts w:ascii="Kohinoor Bold" w:hAnsi="Kohinoor Bold" w:cs="Microsoft Sans Serif"/>
                            <w:b/>
                            <w:color w:val="FFFFFF" w:themeColor="background1"/>
                            <w:sz w:val="80"/>
                            <w:szCs w:val="80"/>
                          </w:rPr>
                          <w:alias w:val="Titel"/>
                          <w:tag w:val=""/>
                          <w:id w:val="-1500641932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r w:rsidR="00C70AC5">
                            <w:rPr>
                              <w:rFonts w:ascii="Kohinoor Bold" w:hAnsi="Kohinoor Bold" w:cs="Microsoft Sans Serif"/>
                              <w:b/>
                              <w:color w:val="FFFFFF" w:themeColor="background1"/>
                              <w:sz w:val="80"/>
                              <w:szCs w:val="80"/>
                            </w:rPr>
                            <w:t>Anlage B8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dt>
      <w:sdtPr>
        <w:rPr>
          <w:rFonts w:ascii="Kohinoor Book" w:eastAsiaTheme="minorHAnsi" w:hAnsi="Kohinoor Book" w:cstheme="minorBidi"/>
          <w:color w:val="auto"/>
          <w:sz w:val="20"/>
          <w:szCs w:val="22"/>
          <w:lang w:eastAsia="en-US"/>
        </w:rPr>
        <w:id w:val="-1284874267"/>
        <w:docPartObj>
          <w:docPartGallery w:val="Table of Contents"/>
          <w:docPartUnique/>
        </w:docPartObj>
      </w:sdtPr>
      <w:sdtEndPr>
        <w:rPr>
          <w:b/>
          <w:bCs/>
          <w:szCs w:val="20"/>
        </w:rPr>
      </w:sdtEndPr>
      <w:sdtContent>
        <w:p w14:paraId="3C5C1F27" w14:textId="77777777" w:rsidR="002275BD" w:rsidRDefault="002275BD">
          <w:pPr>
            <w:pStyle w:val="Inhaltsverzeichnisberschrift"/>
          </w:pPr>
          <w:r>
            <w:t>Inhaltsverzeichnis</w:t>
          </w:r>
        </w:p>
        <w:p w14:paraId="3610425D" w14:textId="2439BA03" w:rsidR="00A52223" w:rsidRDefault="002275BD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9741257" w:history="1">
            <w:r w:rsidR="00A52223" w:rsidRPr="000E53D5">
              <w:rPr>
                <w:rStyle w:val="Hyperlink"/>
                <w:noProof/>
              </w:rPr>
              <w:t>1</w:t>
            </w:r>
            <w:r w:rsidR="00A52223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A52223" w:rsidRPr="000E53D5">
              <w:rPr>
                <w:rStyle w:val="Hyperlink"/>
                <w:noProof/>
              </w:rPr>
              <w:t>Energie- und CO</w:t>
            </w:r>
            <w:r w:rsidR="00A52223" w:rsidRPr="000E53D5">
              <w:rPr>
                <w:rStyle w:val="Hyperlink"/>
                <w:rFonts w:ascii="Cambria Math" w:hAnsi="Cambria Math" w:cs="Cambria Math"/>
                <w:noProof/>
              </w:rPr>
              <w:t>₂</w:t>
            </w:r>
            <w:r w:rsidR="00A52223" w:rsidRPr="000E53D5">
              <w:rPr>
                <w:rStyle w:val="Hyperlink"/>
                <w:noProof/>
              </w:rPr>
              <w:t>-Angaben (</w:t>
            </w:r>
            <w:r w:rsidR="00A52223" w:rsidRPr="000E53D5">
              <w:rPr>
                <w:rStyle w:val="Hyperlink"/>
                <w:rFonts w:cs="Kohinoor Book"/>
                <w:noProof/>
              </w:rPr>
              <w:t>Ö</w:t>
            </w:r>
            <w:r w:rsidR="00A52223" w:rsidRPr="000E53D5">
              <w:rPr>
                <w:rStyle w:val="Hyperlink"/>
                <w:noProof/>
              </w:rPr>
              <w:t>1)</w:t>
            </w:r>
            <w:r w:rsidR="00A52223">
              <w:rPr>
                <w:noProof/>
                <w:webHidden/>
              </w:rPr>
              <w:tab/>
            </w:r>
            <w:r w:rsidR="00A52223">
              <w:rPr>
                <w:noProof/>
                <w:webHidden/>
              </w:rPr>
              <w:fldChar w:fldCharType="begin"/>
            </w:r>
            <w:r w:rsidR="00A52223">
              <w:rPr>
                <w:noProof/>
                <w:webHidden/>
              </w:rPr>
              <w:instrText xml:space="preserve"> PAGEREF _Toc229741257 \h </w:instrText>
            </w:r>
            <w:r w:rsidR="00A52223">
              <w:rPr>
                <w:noProof/>
                <w:webHidden/>
              </w:rPr>
            </w:r>
            <w:r w:rsidR="00A52223">
              <w:rPr>
                <w:noProof/>
                <w:webHidden/>
              </w:rPr>
              <w:fldChar w:fldCharType="separate"/>
            </w:r>
            <w:r w:rsidR="00A52223">
              <w:rPr>
                <w:noProof/>
                <w:webHidden/>
              </w:rPr>
              <w:t>3</w:t>
            </w:r>
            <w:r w:rsidR="00A52223">
              <w:rPr>
                <w:noProof/>
                <w:webHidden/>
              </w:rPr>
              <w:fldChar w:fldCharType="end"/>
            </w:r>
          </w:hyperlink>
        </w:p>
        <w:p w14:paraId="28CEC5F3" w14:textId="5EC3CA15" w:rsidR="00A52223" w:rsidRDefault="00A52223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1258" w:history="1">
            <w:r w:rsidRPr="000E53D5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0E53D5">
              <w:rPr>
                <w:rStyle w:val="Hyperlink"/>
                <w:noProof/>
              </w:rPr>
              <w:t>Rechenzentrumskennzahlen (Ö2, Ö3)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_Toc229741258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8CBECA" w14:textId="77B89720" w:rsidR="00A52223" w:rsidRDefault="00A52223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1259" w:history="1">
            <w:r w:rsidRPr="000E53D5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0E53D5">
              <w:rPr>
                <w:rStyle w:val="Hyperlink"/>
                <w:noProof/>
              </w:rPr>
              <w:t>Nachhaltigkeitsbericht und Reporting (Ö4–Ö6)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_Toc229741259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BDDA12" w14:textId="7580181B" w:rsidR="002275BD" w:rsidRDefault="002275BD">
          <w:r>
            <w:rPr>
              <w:b/>
              <w:bCs/>
            </w:rPr>
            <w:fldChar w:fldCharType="end"/>
          </w:r>
        </w:p>
      </w:sdtContent>
    </w:sdt>
    <w:p w14:paraId="05C1C558" w14:textId="7DC1385B" w:rsidR="00A52223" w:rsidRDefault="002275BD" w:rsidP="00A52223">
      <w:pPr>
        <w:pStyle w:val="1mitNummerierung"/>
      </w:pPr>
      <w:r>
        <w:br w:type="page"/>
      </w:r>
      <w:bookmarkStart w:id="0" w:name="_Toc229741257"/>
      <w:r w:rsidR="00A52223">
        <w:lastRenderedPageBreak/>
        <w:t>Energie- und CO</w:t>
      </w:r>
      <w:r w:rsidR="00A52223">
        <w:rPr>
          <w:rFonts w:ascii="Cambria Math" w:hAnsi="Cambria Math" w:cs="Cambria Math"/>
        </w:rPr>
        <w:t>₂</w:t>
      </w:r>
      <w:r w:rsidR="00A52223">
        <w:t>-Angaben (</w:t>
      </w:r>
      <w:r w:rsidR="00A52223">
        <w:rPr>
          <w:rFonts w:ascii="Kohinoor Book" w:hAnsi="Kohinoor Book" w:cs="Kohinoor Book"/>
        </w:rPr>
        <w:t>Ö</w:t>
      </w:r>
      <w:r w:rsidR="00A52223">
        <w:t>1)</w:t>
      </w:r>
      <w:bookmarkEnd w:id="0"/>
    </w:p>
    <w:p w14:paraId="75BC750A" w14:textId="77777777" w:rsidR="00A52223" w:rsidRDefault="00A52223" w:rsidP="00A52223">
      <w:r>
        <w:t>Bitte den CO</w:t>
      </w:r>
      <w:r>
        <w:rPr>
          <w:rFonts w:ascii="Cambria Math" w:hAnsi="Cambria Math" w:cs="Cambria Math"/>
        </w:rPr>
        <w:t>₂</w:t>
      </w:r>
      <w:r>
        <w:t>-Fu</w:t>
      </w:r>
      <w:r>
        <w:rPr>
          <w:rFonts w:cs="Kohinoor Book"/>
        </w:rPr>
        <w:t>ß</w:t>
      </w:r>
      <w:r>
        <w:t>abdruck des Modelltrainings (soweit verf</w:t>
      </w:r>
      <w:r>
        <w:rPr>
          <w:rFonts w:cs="Kohinoor Book"/>
        </w:rPr>
        <w:t>ü</w:t>
      </w:r>
      <w:r>
        <w:t>gbar oder sch</w:t>
      </w:r>
      <w:r>
        <w:rPr>
          <w:rFonts w:cs="Kohinoor Book"/>
        </w:rPr>
        <w:t>ä</w:t>
      </w:r>
      <w:r>
        <w:t>tzbar) und den Energieverbrauch bzw. CO</w:t>
      </w:r>
      <w:r>
        <w:rPr>
          <w:rFonts w:ascii="Cambria Math" w:hAnsi="Cambria Math" w:cs="Cambria Math"/>
        </w:rPr>
        <w:t>₂</w:t>
      </w:r>
      <w:r>
        <w:t>-Aussto</w:t>
      </w:r>
      <w:r>
        <w:rPr>
          <w:rFonts w:cs="Kohinoor Book"/>
        </w:rPr>
        <w:t>ß</w:t>
      </w:r>
      <w:r>
        <w:t xml:space="preserve"> pro Inferenzanfrage f</w:t>
      </w:r>
      <w:r>
        <w:rPr>
          <w:rFonts w:cs="Kohinoor Book"/>
        </w:rPr>
        <w:t>ü</w:t>
      </w:r>
      <w:r>
        <w:t>r die verwendeten Modelle darstellen.</w:t>
      </w:r>
    </w:p>
    <w:p w14:paraId="59E30A0D" w14:textId="77777777" w:rsidR="00A52223" w:rsidRDefault="00A52223" w:rsidP="00A52223">
      <w:r>
        <w:t>Modell / Service</w:t>
      </w:r>
      <w:r>
        <w:tab/>
        <w:t>CO</w:t>
      </w:r>
      <w:r>
        <w:rPr>
          <w:rFonts w:ascii="Cambria Math" w:hAnsi="Cambria Math" w:cs="Cambria Math"/>
        </w:rPr>
        <w:t>₂</w:t>
      </w:r>
      <w:r>
        <w:t xml:space="preserve"> Training (t </w:t>
      </w:r>
      <w:proofErr w:type="spellStart"/>
      <w:r>
        <w:t>CO</w:t>
      </w:r>
      <w:r>
        <w:rPr>
          <w:rFonts w:ascii="Cambria Math" w:hAnsi="Cambria Math" w:cs="Cambria Math"/>
        </w:rPr>
        <w:t>₂</w:t>
      </w:r>
      <w:r>
        <w:t>eq</w:t>
      </w:r>
      <w:proofErr w:type="spellEnd"/>
      <w:r>
        <w:t>, Sch</w:t>
      </w:r>
      <w:r>
        <w:rPr>
          <w:rFonts w:cs="Kohinoor Book"/>
        </w:rPr>
        <w:t>ä</w:t>
      </w:r>
      <w:r>
        <w:t>tzung/Quelle)</w:t>
      </w:r>
      <w:r>
        <w:tab/>
        <w:t>Energie / CO</w:t>
      </w:r>
      <w:r>
        <w:rPr>
          <w:rFonts w:ascii="Cambria Math" w:hAnsi="Cambria Math" w:cs="Cambria Math"/>
        </w:rPr>
        <w:t>₂</w:t>
      </w:r>
      <w:r>
        <w:t xml:space="preserve"> pro Inferenz (Einheit, Berechnungsbasis)</w:t>
      </w:r>
    </w:p>
    <w:tbl>
      <w:tblPr>
        <w:tblStyle w:val="LKROW"/>
        <w:tblW w:w="0" w:type="auto"/>
        <w:tblLook w:val="04A0" w:firstRow="1" w:lastRow="0" w:firstColumn="1" w:lastColumn="0" w:noHBand="0" w:noVBand="1"/>
      </w:tblPr>
      <w:tblGrid>
        <w:gridCol w:w="2977"/>
        <w:gridCol w:w="2977"/>
        <w:gridCol w:w="4111"/>
      </w:tblGrid>
      <w:tr w:rsidR="00A52223" w14:paraId="070645BE" w14:textId="77777777" w:rsidTr="00A52223">
        <w:tc>
          <w:tcPr>
            <w:tcW w:w="2977" w:type="dxa"/>
            <w:tcBorders>
              <w:bottom w:val="single" w:sz="12" w:space="0" w:color="98C21D" w:themeColor="accent2"/>
            </w:tcBorders>
          </w:tcPr>
          <w:p w14:paraId="7CF7CEDA" w14:textId="37D59C1C" w:rsidR="00A52223" w:rsidRPr="00A41872" w:rsidRDefault="00A52223" w:rsidP="002275BD">
            <w:pPr>
              <w:rPr>
                <w:b/>
              </w:rPr>
            </w:pPr>
            <w:r>
              <w:rPr>
                <w:b/>
              </w:rPr>
              <w:t>Modellname / Service</w:t>
            </w:r>
          </w:p>
        </w:tc>
        <w:tc>
          <w:tcPr>
            <w:tcW w:w="2977" w:type="dxa"/>
            <w:tcBorders>
              <w:bottom w:val="single" w:sz="12" w:space="0" w:color="98C21D" w:themeColor="accent2"/>
            </w:tcBorders>
          </w:tcPr>
          <w:p w14:paraId="49C76D2B" w14:textId="75AF93C4" w:rsidR="00A52223" w:rsidRPr="00A41872" w:rsidRDefault="00A52223" w:rsidP="002275BD">
            <w:pPr>
              <w:rPr>
                <w:b/>
              </w:rPr>
            </w:pPr>
            <w:r w:rsidRPr="00A52223">
              <w:rPr>
                <w:b/>
              </w:rPr>
              <w:t>CO</w:t>
            </w:r>
            <w:r w:rsidRPr="00A52223">
              <w:rPr>
                <w:rFonts w:ascii="Cambria Math" w:hAnsi="Cambria Math" w:cs="Cambria Math"/>
                <w:b/>
              </w:rPr>
              <w:t>₂</w:t>
            </w:r>
            <w:r w:rsidRPr="00A52223">
              <w:rPr>
                <w:b/>
              </w:rPr>
              <w:t xml:space="preserve"> Training (t </w:t>
            </w:r>
            <w:proofErr w:type="spellStart"/>
            <w:r w:rsidRPr="00A52223">
              <w:rPr>
                <w:b/>
              </w:rPr>
              <w:t>CO</w:t>
            </w:r>
            <w:r w:rsidRPr="00A52223">
              <w:rPr>
                <w:rFonts w:ascii="Cambria Math" w:hAnsi="Cambria Math" w:cs="Cambria Math"/>
                <w:b/>
              </w:rPr>
              <w:t>₂</w:t>
            </w:r>
            <w:r w:rsidRPr="00A52223">
              <w:rPr>
                <w:b/>
              </w:rPr>
              <w:t>eq</w:t>
            </w:r>
            <w:proofErr w:type="spellEnd"/>
            <w:r w:rsidRPr="00A52223">
              <w:rPr>
                <w:b/>
              </w:rPr>
              <w:t>, Sch</w:t>
            </w:r>
            <w:r w:rsidRPr="00A52223">
              <w:rPr>
                <w:rFonts w:cs="Kohinoor Book"/>
                <w:b/>
              </w:rPr>
              <w:t>ä</w:t>
            </w:r>
            <w:r w:rsidRPr="00A52223">
              <w:rPr>
                <w:b/>
              </w:rPr>
              <w:t>tzung/Quelle)</w:t>
            </w:r>
          </w:p>
        </w:tc>
        <w:tc>
          <w:tcPr>
            <w:tcW w:w="4111" w:type="dxa"/>
            <w:tcBorders>
              <w:bottom w:val="single" w:sz="12" w:space="0" w:color="98C21D" w:themeColor="accent2"/>
            </w:tcBorders>
          </w:tcPr>
          <w:p w14:paraId="02B3DAB9" w14:textId="468A9857" w:rsidR="00A52223" w:rsidRPr="00A41872" w:rsidRDefault="00A52223" w:rsidP="002275BD">
            <w:pPr>
              <w:rPr>
                <w:b/>
              </w:rPr>
            </w:pPr>
            <w:r w:rsidRPr="00A52223">
              <w:rPr>
                <w:b/>
              </w:rPr>
              <w:t>Energie / CO</w:t>
            </w:r>
            <w:r w:rsidRPr="00A52223">
              <w:rPr>
                <w:rFonts w:ascii="Cambria Math" w:hAnsi="Cambria Math" w:cs="Cambria Math"/>
                <w:b/>
              </w:rPr>
              <w:t>₂</w:t>
            </w:r>
            <w:r w:rsidRPr="00A52223">
              <w:rPr>
                <w:b/>
              </w:rPr>
              <w:t xml:space="preserve"> pro Inferenz (Einheit, Berechnungsbasis)</w:t>
            </w:r>
          </w:p>
        </w:tc>
      </w:tr>
      <w:tr w:rsidR="00A52223" w14:paraId="0C1ECB5E" w14:textId="77777777" w:rsidTr="00A52223">
        <w:tc>
          <w:tcPr>
            <w:tcW w:w="2977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16AE3E8D" w14:textId="177E6869" w:rsidR="00A52223" w:rsidRDefault="00A52223" w:rsidP="002275BD"/>
        </w:tc>
        <w:tc>
          <w:tcPr>
            <w:tcW w:w="2977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35A2675D" w14:textId="77777777" w:rsidR="00A52223" w:rsidRDefault="00A52223" w:rsidP="002275BD"/>
        </w:tc>
        <w:tc>
          <w:tcPr>
            <w:tcW w:w="4111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326420D8" w14:textId="77777777" w:rsidR="00A52223" w:rsidRDefault="00A52223" w:rsidP="002275BD"/>
        </w:tc>
      </w:tr>
      <w:tr w:rsidR="00A52223" w14:paraId="703B8AD4" w14:textId="77777777" w:rsidTr="00A52223"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146C8D33" w14:textId="6778390B" w:rsidR="00A52223" w:rsidRDefault="00A52223" w:rsidP="002275BD"/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23718BE9" w14:textId="77777777" w:rsidR="00A52223" w:rsidRDefault="00A52223" w:rsidP="002275BD"/>
        </w:tc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</w:tcPr>
          <w:p w14:paraId="56112DD4" w14:textId="77777777" w:rsidR="00A52223" w:rsidRDefault="00A52223" w:rsidP="002275BD"/>
        </w:tc>
      </w:tr>
      <w:tr w:rsidR="00A52223" w14:paraId="1DC81402" w14:textId="77777777" w:rsidTr="00A52223"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3749E26C" w14:textId="0A313DFB" w:rsidR="00A52223" w:rsidRDefault="00A52223" w:rsidP="002275BD"/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2880295E" w14:textId="77777777" w:rsidR="00A52223" w:rsidRDefault="00A52223" w:rsidP="002275BD"/>
        </w:tc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</w:tcPr>
          <w:p w14:paraId="57BFD6B6" w14:textId="77777777" w:rsidR="00A52223" w:rsidRDefault="00A52223" w:rsidP="002275BD"/>
        </w:tc>
      </w:tr>
      <w:tr w:rsidR="00A52223" w14:paraId="55BFF594" w14:textId="77777777" w:rsidTr="00A52223"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7D292E6C" w14:textId="77777777" w:rsidR="00A52223" w:rsidRDefault="00A52223" w:rsidP="002275BD"/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2FE6E9B5" w14:textId="77777777" w:rsidR="00A52223" w:rsidRDefault="00A52223" w:rsidP="002275BD"/>
        </w:tc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</w:tcPr>
          <w:p w14:paraId="48A0A3FD" w14:textId="77777777" w:rsidR="00A52223" w:rsidRDefault="00A52223" w:rsidP="002275BD"/>
        </w:tc>
      </w:tr>
    </w:tbl>
    <w:p w14:paraId="4E913D43" w14:textId="77777777" w:rsidR="00A52223" w:rsidRDefault="00A52223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1ADCCCA7" w14:textId="28D6AC00" w:rsidR="00A52223" w:rsidRDefault="00A52223" w:rsidP="00A52223">
      <w:pPr>
        <w:pStyle w:val="1mitNummerierung"/>
      </w:pPr>
      <w:bookmarkStart w:id="1" w:name="_Toc229741258"/>
      <w:r>
        <w:lastRenderedPageBreak/>
        <w:t>Rechenzentrumskennzahlen (Ö2, Ö3)</w:t>
      </w:r>
      <w:bookmarkEnd w:id="1"/>
    </w:p>
    <w:p w14:paraId="23A3F1F2" w14:textId="77777777" w:rsidR="00A52223" w:rsidRDefault="00A52223" w:rsidP="00A52223">
      <w:r>
        <w:t>Bitte für jedes genutzte Rechenzentrum die folgenden Angaben machen:</w:t>
      </w:r>
    </w:p>
    <w:tbl>
      <w:tblPr>
        <w:tblStyle w:val="LKROW"/>
        <w:tblW w:w="0" w:type="auto"/>
        <w:tblLook w:val="04A0" w:firstRow="1" w:lastRow="0" w:firstColumn="1" w:lastColumn="0" w:noHBand="0" w:noVBand="1"/>
      </w:tblPr>
      <w:tblGrid>
        <w:gridCol w:w="2001"/>
        <w:gridCol w:w="1522"/>
        <w:gridCol w:w="1624"/>
        <w:gridCol w:w="1365"/>
        <w:gridCol w:w="1843"/>
        <w:gridCol w:w="1737"/>
      </w:tblGrid>
      <w:tr w:rsidR="00A52223" w14:paraId="7AE578DD" w14:textId="25083EAB" w:rsidTr="00A52223">
        <w:tc>
          <w:tcPr>
            <w:tcW w:w="2001" w:type="dxa"/>
            <w:tcBorders>
              <w:bottom w:val="single" w:sz="12" w:space="0" w:color="98C21D" w:themeColor="accent2"/>
            </w:tcBorders>
          </w:tcPr>
          <w:p w14:paraId="2E97AFAE" w14:textId="38B0A589" w:rsidR="00A52223" w:rsidRPr="00A41872" w:rsidRDefault="00A52223" w:rsidP="002275BD">
            <w:pPr>
              <w:rPr>
                <w:b/>
              </w:rPr>
            </w:pPr>
            <w:r w:rsidRPr="00A52223">
              <w:rPr>
                <w:b/>
              </w:rPr>
              <w:t>Rechenzentru</w:t>
            </w:r>
            <w:r>
              <w:rPr>
                <w:b/>
              </w:rPr>
              <w:t>m</w:t>
            </w:r>
          </w:p>
        </w:tc>
        <w:tc>
          <w:tcPr>
            <w:tcW w:w="1522" w:type="dxa"/>
            <w:tcBorders>
              <w:bottom w:val="single" w:sz="12" w:space="0" w:color="98C21D" w:themeColor="accent2"/>
            </w:tcBorders>
          </w:tcPr>
          <w:p w14:paraId="0096709B" w14:textId="0D793079" w:rsidR="00A52223" w:rsidRPr="00A52223" w:rsidRDefault="00A52223" w:rsidP="002275BD">
            <w:pPr>
              <w:rPr>
                <w:b/>
              </w:rPr>
            </w:pPr>
            <w:r w:rsidRPr="00A52223">
              <w:rPr>
                <w:b/>
              </w:rPr>
              <w:t>Standort (Land/Region)</w:t>
            </w:r>
          </w:p>
        </w:tc>
        <w:tc>
          <w:tcPr>
            <w:tcW w:w="1624" w:type="dxa"/>
            <w:tcBorders>
              <w:bottom w:val="single" w:sz="12" w:space="0" w:color="98C21D" w:themeColor="accent2"/>
            </w:tcBorders>
          </w:tcPr>
          <w:p w14:paraId="0C3B702B" w14:textId="679CAC9A" w:rsidR="00A52223" w:rsidRPr="00A41872" w:rsidRDefault="00A52223" w:rsidP="002275BD">
            <w:pPr>
              <w:rPr>
                <w:b/>
              </w:rPr>
            </w:pPr>
            <w:r w:rsidRPr="00A52223">
              <w:rPr>
                <w:b/>
              </w:rPr>
              <w:t>Betreiber</w:t>
            </w:r>
          </w:p>
        </w:tc>
        <w:tc>
          <w:tcPr>
            <w:tcW w:w="1365" w:type="dxa"/>
            <w:tcBorders>
              <w:bottom w:val="single" w:sz="12" w:space="0" w:color="98C21D" w:themeColor="accent2"/>
            </w:tcBorders>
          </w:tcPr>
          <w:p w14:paraId="5F4ADFCF" w14:textId="4FD80251" w:rsidR="00A52223" w:rsidRPr="00A41872" w:rsidRDefault="00A52223" w:rsidP="002275BD">
            <w:pPr>
              <w:rPr>
                <w:b/>
              </w:rPr>
            </w:pPr>
            <w:r w:rsidRPr="00A52223">
              <w:rPr>
                <w:b/>
              </w:rPr>
              <w:t>PUE-Wert</w:t>
            </w:r>
          </w:p>
        </w:tc>
        <w:tc>
          <w:tcPr>
            <w:tcW w:w="1843" w:type="dxa"/>
            <w:tcBorders>
              <w:bottom w:val="single" w:sz="12" w:space="0" w:color="98C21D" w:themeColor="accent2"/>
            </w:tcBorders>
          </w:tcPr>
          <w:p w14:paraId="5678FF42" w14:textId="0CE4938C" w:rsidR="00A52223" w:rsidRPr="00A41872" w:rsidRDefault="00A52223" w:rsidP="002275BD">
            <w:pPr>
              <w:rPr>
                <w:b/>
              </w:rPr>
            </w:pPr>
            <w:r w:rsidRPr="00A52223">
              <w:rPr>
                <w:b/>
              </w:rPr>
              <w:t>Anteil erneuerbarer Energien (%)</w:t>
            </w:r>
          </w:p>
        </w:tc>
        <w:tc>
          <w:tcPr>
            <w:tcW w:w="1737" w:type="dxa"/>
            <w:tcBorders>
              <w:bottom w:val="single" w:sz="12" w:space="0" w:color="98C21D" w:themeColor="accent2"/>
            </w:tcBorders>
          </w:tcPr>
          <w:p w14:paraId="4858F8D7" w14:textId="2B67E6EC" w:rsidR="00A52223" w:rsidRPr="00A52223" w:rsidRDefault="00A52223" w:rsidP="002275BD">
            <w:pPr>
              <w:rPr>
                <w:b/>
              </w:rPr>
            </w:pPr>
            <w:r w:rsidRPr="00A52223">
              <w:rPr>
                <w:b/>
              </w:rPr>
              <w:t>Zertifizierungen (z. B. ISO 50001)</w:t>
            </w:r>
          </w:p>
        </w:tc>
      </w:tr>
      <w:tr w:rsidR="00A52223" w14:paraId="416447AA" w14:textId="184F3E54" w:rsidTr="00A52223">
        <w:tc>
          <w:tcPr>
            <w:tcW w:w="2001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505ABA15" w14:textId="37BD4520" w:rsidR="00A52223" w:rsidRDefault="00A52223" w:rsidP="002275BD"/>
        </w:tc>
        <w:tc>
          <w:tcPr>
            <w:tcW w:w="1522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6505A4BD" w14:textId="77777777" w:rsidR="00A52223" w:rsidRDefault="00A52223" w:rsidP="002275BD"/>
        </w:tc>
        <w:tc>
          <w:tcPr>
            <w:tcW w:w="1624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43A1A4F3" w14:textId="266AA9ED" w:rsidR="00A52223" w:rsidRDefault="00A52223" w:rsidP="002275BD"/>
        </w:tc>
        <w:tc>
          <w:tcPr>
            <w:tcW w:w="1365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2B41D8A4" w14:textId="77777777" w:rsidR="00A52223" w:rsidRDefault="00A52223" w:rsidP="002275BD"/>
        </w:tc>
        <w:tc>
          <w:tcPr>
            <w:tcW w:w="1843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1820E7AB" w14:textId="77777777" w:rsidR="00A52223" w:rsidRDefault="00A52223" w:rsidP="002275BD"/>
        </w:tc>
        <w:tc>
          <w:tcPr>
            <w:tcW w:w="1737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3316D769" w14:textId="77777777" w:rsidR="00A52223" w:rsidRDefault="00A52223" w:rsidP="002275BD"/>
        </w:tc>
      </w:tr>
      <w:tr w:rsidR="00A52223" w14:paraId="2275F2B8" w14:textId="0E52A825" w:rsidTr="00A52223">
        <w:tc>
          <w:tcPr>
            <w:tcW w:w="2001" w:type="dxa"/>
            <w:tcBorders>
              <w:top w:val="single" w:sz="2" w:space="0" w:color="auto"/>
              <w:bottom w:val="single" w:sz="2" w:space="0" w:color="auto"/>
            </w:tcBorders>
          </w:tcPr>
          <w:p w14:paraId="3F1E159B" w14:textId="7311A6E0" w:rsidR="00A52223" w:rsidRDefault="00A52223" w:rsidP="002275BD"/>
        </w:tc>
        <w:tc>
          <w:tcPr>
            <w:tcW w:w="1522" w:type="dxa"/>
            <w:tcBorders>
              <w:top w:val="single" w:sz="2" w:space="0" w:color="auto"/>
              <w:bottom w:val="single" w:sz="2" w:space="0" w:color="auto"/>
            </w:tcBorders>
          </w:tcPr>
          <w:p w14:paraId="7236558F" w14:textId="77777777" w:rsidR="00A52223" w:rsidRDefault="00A52223" w:rsidP="002275BD"/>
        </w:tc>
        <w:tc>
          <w:tcPr>
            <w:tcW w:w="1624" w:type="dxa"/>
            <w:tcBorders>
              <w:top w:val="single" w:sz="2" w:space="0" w:color="auto"/>
              <w:bottom w:val="single" w:sz="2" w:space="0" w:color="auto"/>
            </w:tcBorders>
          </w:tcPr>
          <w:p w14:paraId="002FB4C7" w14:textId="248DE27B" w:rsidR="00A52223" w:rsidRDefault="00A52223" w:rsidP="002275BD"/>
        </w:tc>
        <w:tc>
          <w:tcPr>
            <w:tcW w:w="1365" w:type="dxa"/>
            <w:tcBorders>
              <w:top w:val="single" w:sz="2" w:space="0" w:color="auto"/>
              <w:bottom w:val="single" w:sz="2" w:space="0" w:color="auto"/>
            </w:tcBorders>
          </w:tcPr>
          <w:p w14:paraId="4136E520" w14:textId="77777777" w:rsidR="00A52223" w:rsidRDefault="00A52223" w:rsidP="002275BD"/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7200C441" w14:textId="77777777" w:rsidR="00A52223" w:rsidRDefault="00A52223" w:rsidP="002275BD"/>
        </w:tc>
        <w:tc>
          <w:tcPr>
            <w:tcW w:w="1737" w:type="dxa"/>
            <w:tcBorders>
              <w:top w:val="single" w:sz="2" w:space="0" w:color="auto"/>
              <w:bottom w:val="single" w:sz="2" w:space="0" w:color="auto"/>
            </w:tcBorders>
          </w:tcPr>
          <w:p w14:paraId="1409547B" w14:textId="77777777" w:rsidR="00A52223" w:rsidRDefault="00A52223" w:rsidP="002275BD"/>
        </w:tc>
      </w:tr>
      <w:tr w:rsidR="00A52223" w14:paraId="3A9C49BD" w14:textId="44FABFA3" w:rsidTr="00A52223">
        <w:tc>
          <w:tcPr>
            <w:tcW w:w="2001" w:type="dxa"/>
            <w:tcBorders>
              <w:top w:val="single" w:sz="2" w:space="0" w:color="auto"/>
              <w:bottom w:val="single" w:sz="2" w:space="0" w:color="auto"/>
            </w:tcBorders>
          </w:tcPr>
          <w:p w14:paraId="21ED2F1F" w14:textId="073BDFCE" w:rsidR="00A52223" w:rsidRDefault="00A52223" w:rsidP="002275BD"/>
        </w:tc>
        <w:tc>
          <w:tcPr>
            <w:tcW w:w="1522" w:type="dxa"/>
            <w:tcBorders>
              <w:top w:val="single" w:sz="2" w:space="0" w:color="auto"/>
              <w:bottom w:val="single" w:sz="2" w:space="0" w:color="auto"/>
            </w:tcBorders>
          </w:tcPr>
          <w:p w14:paraId="43A94713" w14:textId="77777777" w:rsidR="00A52223" w:rsidRDefault="00A52223" w:rsidP="002275BD"/>
        </w:tc>
        <w:tc>
          <w:tcPr>
            <w:tcW w:w="1624" w:type="dxa"/>
            <w:tcBorders>
              <w:top w:val="single" w:sz="2" w:space="0" w:color="auto"/>
              <w:bottom w:val="single" w:sz="2" w:space="0" w:color="auto"/>
            </w:tcBorders>
          </w:tcPr>
          <w:p w14:paraId="23358D88" w14:textId="297D36BA" w:rsidR="00A52223" w:rsidRDefault="00A52223" w:rsidP="002275BD"/>
        </w:tc>
        <w:tc>
          <w:tcPr>
            <w:tcW w:w="1365" w:type="dxa"/>
            <w:tcBorders>
              <w:top w:val="single" w:sz="2" w:space="0" w:color="auto"/>
              <w:bottom w:val="single" w:sz="2" w:space="0" w:color="auto"/>
            </w:tcBorders>
          </w:tcPr>
          <w:p w14:paraId="58836901" w14:textId="77777777" w:rsidR="00A52223" w:rsidRDefault="00A52223" w:rsidP="002275BD"/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446039F5" w14:textId="77777777" w:rsidR="00A52223" w:rsidRDefault="00A52223" w:rsidP="002275BD"/>
        </w:tc>
        <w:tc>
          <w:tcPr>
            <w:tcW w:w="1737" w:type="dxa"/>
            <w:tcBorders>
              <w:top w:val="single" w:sz="2" w:space="0" w:color="auto"/>
              <w:bottom w:val="single" w:sz="2" w:space="0" w:color="auto"/>
            </w:tcBorders>
          </w:tcPr>
          <w:p w14:paraId="62969898" w14:textId="77777777" w:rsidR="00A52223" w:rsidRDefault="00A52223" w:rsidP="002275BD"/>
        </w:tc>
      </w:tr>
      <w:tr w:rsidR="00A52223" w14:paraId="68E8D52E" w14:textId="4668EAE4" w:rsidTr="00A52223">
        <w:tc>
          <w:tcPr>
            <w:tcW w:w="2001" w:type="dxa"/>
            <w:tcBorders>
              <w:top w:val="single" w:sz="2" w:space="0" w:color="auto"/>
              <w:bottom w:val="single" w:sz="2" w:space="0" w:color="auto"/>
            </w:tcBorders>
          </w:tcPr>
          <w:p w14:paraId="18C5BA6B" w14:textId="1F05A234" w:rsidR="00A52223" w:rsidRDefault="00A52223" w:rsidP="002275BD"/>
        </w:tc>
        <w:tc>
          <w:tcPr>
            <w:tcW w:w="1522" w:type="dxa"/>
            <w:tcBorders>
              <w:top w:val="single" w:sz="2" w:space="0" w:color="auto"/>
              <w:bottom w:val="single" w:sz="2" w:space="0" w:color="auto"/>
            </w:tcBorders>
          </w:tcPr>
          <w:p w14:paraId="57B38726" w14:textId="77777777" w:rsidR="00A52223" w:rsidRDefault="00A52223" w:rsidP="002275BD"/>
        </w:tc>
        <w:tc>
          <w:tcPr>
            <w:tcW w:w="1624" w:type="dxa"/>
            <w:tcBorders>
              <w:top w:val="single" w:sz="2" w:space="0" w:color="auto"/>
              <w:bottom w:val="single" w:sz="2" w:space="0" w:color="auto"/>
            </w:tcBorders>
          </w:tcPr>
          <w:p w14:paraId="748D5DC7" w14:textId="50188502" w:rsidR="00A52223" w:rsidRDefault="00A52223" w:rsidP="002275BD"/>
        </w:tc>
        <w:tc>
          <w:tcPr>
            <w:tcW w:w="1365" w:type="dxa"/>
            <w:tcBorders>
              <w:top w:val="single" w:sz="2" w:space="0" w:color="auto"/>
              <w:bottom w:val="single" w:sz="2" w:space="0" w:color="auto"/>
            </w:tcBorders>
          </w:tcPr>
          <w:p w14:paraId="6E53A35C" w14:textId="77777777" w:rsidR="00A52223" w:rsidRDefault="00A52223" w:rsidP="002275BD"/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19AEFB3B" w14:textId="77777777" w:rsidR="00A52223" w:rsidRDefault="00A52223" w:rsidP="002275BD"/>
        </w:tc>
        <w:tc>
          <w:tcPr>
            <w:tcW w:w="1737" w:type="dxa"/>
            <w:tcBorders>
              <w:top w:val="single" w:sz="2" w:space="0" w:color="auto"/>
              <w:bottom w:val="single" w:sz="2" w:space="0" w:color="auto"/>
            </w:tcBorders>
          </w:tcPr>
          <w:p w14:paraId="42080757" w14:textId="77777777" w:rsidR="00A52223" w:rsidRDefault="00A52223" w:rsidP="002275BD"/>
        </w:tc>
      </w:tr>
    </w:tbl>
    <w:p w14:paraId="0BC48D8D" w14:textId="3F691DDE" w:rsidR="00A52223" w:rsidRDefault="00A52223" w:rsidP="00A52223">
      <w:r>
        <w:tab/>
      </w:r>
    </w:p>
    <w:p w14:paraId="4682018B" w14:textId="77777777" w:rsidR="00A52223" w:rsidRDefault="00A52223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0E7723CE" w14:textId="34E81532" w:rsidR="00A52223" w:rsidRDefault="00A52223" w:rsidP="00A52223">
      <w:pPr>
        <w:pStyle w:val="1mitNummerierung"/>
      </w:pPr>
      <w:bookmarkStart w:id="2" w:name="_Toc229741259"/>
      <w:r>
        <w:lastRenderedPageBreak/>
        <w:t>Nachhaltigkeitsbericht und Reporting (Ö4–Ö6)</w:t>
      </w:r>
      <w:bookmarkEnd w:id="2"/>
    </w:p>
    <w:p w14:paraId="0BA5578D" w14:textId="77777777" w:rsidR="00A52223" w:rsidRDefault="00A52223" w:rsidP="00A52223">
      <w:r>
        <w:t>Bitte angeben:</w:t>
      </w:r>
    </w:p>
    <w:p w14:paraId="611C7B29" w14:textId="53602D4E" w:rsidR="00A52223" w:rsidRDefault="00A52223" w:rsidP="00A52223">
      <w:pPr>
        <w:pStyle w:val="Listenabsatz"/>
        <w:numPr>
          <w:ilvl w:val="0"/>
          <w:numId w:val="11"/>
        </w:numPr>
      </w:pPr>
      <w:r>
        <w:t>Ob ein Nachhaltigkeitsbericht vorhanden ist (URL oder Dokument beifügen),</w:t>
      </w:r>
    </w:p>
    <w:p w14:paraId="1CADC3EA" w14:textId="2BF5C0F8" w:rsidR="00A52223" w:rsidRDefault="00A52223" w:rsidP="00A52223">
      <w:pPr>
        <w:pStyle w:val="Listenabsatz"/>
        <w:numPr>
          <w:ilvl w:val="0"/>
          <w:numId w:val="11"/>
        </w:numPr>
      </w:pPr>
      <w:r>
        <w:t xml:space="preserve">Ob ein jährliches </w:t>
      </w:r>
      <w:proofErr w:type="spellStart"/>
      <w:r>
        <w:t>Nachhaltigkeitsreporting</w:t>
      </w:r>
      <w:proofErr w:type="spellEnd"/>
      <w:r>
        <w:t xml:space="preserve"> zur Nutzung der angebotenen Leistung erstellt wird,</w:t>
      </w:r>
    </w:p>
    <w:p w14:paraId="5141B0B0" w14:textId="21A6389B" w:rsidR="00A52223" w:rsidRDefault="00A52223" w:rsidP="00A52223">
      <w:pPr>
        <w:pStyle w:val="Listenabsatz"/>
        <w:numPr>
          <w:ilvl w:val="0"/>
          <w:numId w:val="11"/>
        </w:numPr>
      </w:pPr>
      <w:r>
        <w:t>Welche Maßnahmen zur Reduktion von Energieverbrauch und Emissionen geplant oder umgesetzt sind.</w:t>
      </w:r>
    </w:p>
    <w:sdt>
      <w:sdtPr>
        <w:id w:val="35475391"/>
        <w:placeholder>
          <w:docPart w:val="DefaultPlaceholder_-1854013440"/>
        </w:placeholder>
        <w:showingPlcHdr/>
      </w:sdtPr>
      <w:sdtContent>
        <w:p w14:paraId="3563D382" w14:textId="56A526E8" w:rsidR="002275BD" w:rsidRDefault="00A52223" w:rsidP="00A52223">
          <w:r w:rsidRPr="00F03D9F">
            <w:rPr>
              <w:rStyle w:val="Platzhaltertext"/>
            </w:rPr>
            <w:t>Klicken oder tippen Sie hier, um Text einzugeben.</w:t>
          </w:r>
        </w:p>
      </w:sdtContent>
    </w:sdt>
    <w:sectPr w:rsidR="002275BD" w:rsidSect="00CC1B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418" w:right="907" w:bottom="1418" w:left="907" w:header="680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6985E" w14:textId="77777777" w:rsidR="00C70AC5" w:rsidRDefault="00C70AC5" w:rsidP="007A5714">
      <w:pPr>
        <w:spacing w:after="0" w:line="240" w:lineRule="auto"/>
      </w:pPr>
      <w:r>
        <w:separator/>
      </w:r>
    </w:p>
  </w:endnote>
  <w:endnote w:type="continuationSeparator" w:id="0">
    <w:p w14:paraId="5E341760" w14:textId="77777777" w:rsidR="00C70AC5" w:rsidRDefault="00C70AC5" w:rsidP="007A5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ohinoor Book">
    <w:panose1 w:val="02000000000000000000"/>
    <w:charset w:val="EE"/>
    <w:family w:val="modern"/>
    <w:notTrueType/>
    <w:pitch w:val="variable"/>
    <w:sig w:usb0="A00000AF" w:usb1="4000204B" w:usb2="00000000" w:usb3="00000000" w:csb0="00000002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ohinoor Bold">
    <w:panose1 w:val="02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A5800" w14:textId="77777777" w:rsidR="00CC1B0C" w:rsidRDefault="00CC1B0C" w:rsidP="003C0239">
    <w:pPr>
      <w:pStyle w:val="Fuzeile"/>
      <w:tabs>
        <w:tab w:val="clear" w:pos="4536"/>
        <w:tab w:val="clear" w:pos="9072"/>
        <w:tab w:val="center" w:pos="9498"/>
      </w:tabs>
    </w:pPr>
    <w:r>
      <w:rPr>
        <w:rFonts w:ascii="Kohinoor Bold" w:hAnsi="Kohinoor Bold"/>
        <w:noProof/>
        <w:color w:val="FFFFFF" w:themeColor="background1"/>
        <w:lang w:eastAsia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00F2E70" wp14:editId="617525F3">
              <wp:simplePos x="0" y="0"/>
              <wp:positionH relativeFrom="margin">
                <wp:posOffset>-93980</wp:posOffset>
              </wp:positionH>
              <wp:positionV relativeFrom="paragraph">
                <wp:posOffset>-46355</wp:posOffset>
              </wp:positionV>
              <wp:extent cx="246490" cy="246490"/>
              <wp:effectExtent l="0" t="0" r="1270" b="12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490" cy="246490"/>
                      </a:xfrm>
                      <a:prstGeom prst="ellipse">
                        <a:avLst/>
                      </a:prstGeom>
                      <a:solidFill>
                        <a:srgbClr val="98C21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06DC04C5" id="Ellipse 7" o:spid="_x0000_s1026" style="position:absolute;margin-left:-7.4pt;margin-top:-3.65pt;width:19.4pt;height:19.4pt;z-index:-2516531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" fillcolor="#98c21d" stroked="f" strokeweight="1pt">
              <v:stroke joinstyle="miter"/>
              <w10:wrap anchorx="margin"/>
            </v:oval>
          </w:pict>
        </mc:Fallback>
      </mc:AlternateContent>
    </w:r>
    <w:r w:rsidRPr="00F93D56">
      <w:rPr>
        <w:color w:val="FFFFFF" w:themeColor="background1"/>
      </w:rPr>
      <w:fldChar w:fldCharType="begin"/>
    </w:r>
    <w:r w:rsidRPr="00F93D56">
      <w:rPr>
        <w:color w:val="FFFFFF" w:themeColor="background1"/>
      </w:rPr>
      <w:instrText xml:space="preserve"> PAGE   \* MERGEFORMAT </w:instrText>
    </w:r>
    <w:r w:rsidRPr="00F93D56">
      <w:rPr>
        <w:color w:val="FFFFFF" w:themeColor="background1"/>
      </w:rPr>
      <w:fldChar w:fldCharType="separate"/>
    </w:r>
    <w:r w:rsidR="004B02D0" w:rsidRPr="004B02D0">
      <w:rPr>
        <w:noProof/>
        <w:color w:val="FFFFFF" w:themeColor="background1"/>
        <w:sz w:val="20"/>
      </w:rPr>
      <w:t>4</w:t>
    </w:r>
    <w:r w:rsidRPr="00F93D56">
      <w:rPr>
        <w:color w:val="FFFFFF" w:themeColor="background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49A9" w14:textId="77777777" w:rsidR="00CC1B0C" w:rsidRDefault="00CC1B0C" w:rsidP="003C0239">
    <w:pPr>
      <w:pStyle w:val="Fuzeile"/>
      <w:tabs>
        <w:tab w:val="clear" w:pos="4536"/>
        <w:tab w:val="clear" w:pos="9072"/>
        <w:tab w:val="center" w:pos="709"/>
      </w:tabs>
      <w:jc w:val="right"/>
    </w:pPr>
    <w:r>
      <w:rPr>
        <w:rFonts w:ascii="Kohinoor Bold" w:hAnsi="Kohinoor Bold"/>
        <w:noProof/>
        <w:color w:val="FFFFFF" w:themeColor="background1"/>
        <w:lang w:eastAsia="de-DE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663DBC02" wp14:editId="6962934F">
              <wp:simplePos x="0" y="0"/>
              <wp:positionH relativeFrom="margin">
                <wp:posOffset>6253480</wp:posOffset>
              </wp:positionH>
              <wp:positionV relativeFrom="paragraph">
                <wp:posOffset>-46355</wp:posOffset>
              </wp:positionV>
              <wp:extent cx="246490" cy="246490"/>
              <wp:effectExtent l="0" t="0" r="1270" b="1270"/>
              <wp:wrapNone/>
              <wp:docPr id="4" name="El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490" cy="246490"/>
                      </a:xfrm>
                      <a:prstGeom prst="ellipse">
                        <a:avLst/>
                      </a:prstGeom>
                      <a:solidFill>
                        <a:srgbClr val="98C21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ECAD19A" id="Ellipse 4" o:spid="_x0000_s1026" style="position:absolute;margin-left:492.4pt;margin-top:-3.65pt;width:19.4pt;height:19.4pt;z-index:-2516490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" fillcolor="#98c21d" stroked="f" strokeweight="1pt">
              <v:stroke joinstyle="miter"/>
              <w10:wrap anchorx="margin"/>
            </v:oval>
          </w:pict>
        </mc:Fallback>
      </mc:AlternateContent>
    </w:r>
    <w:r>
      <w:rPr>
        <w:rFonts w:ascii="Kohinoor Bold" w:hAnsi="Kohinoor Bold"/>
        <w:color w:val="FFFFFF" w:themeColor="background1"/>
      </w:rPr>
      <w:tab/>
    </w:r>
    <w:r w:rsidRPr="00F93D56">
      <w:rPr>
        <w:color w:val="FFFFFF" w:themeColor="background1"/>
      </w:rPr>
      <w:fldChar w:fldCharType="begin"/>
    </w:r>
    <w:r w:rsidRPr="00F93D56">
      <w:rPr>
        <w:color w:val="FFFFFF" w:themeColor="background1"/>
      </w:rPr>
      <w:instrText xml:space="preserve"> PAGE   \* MERGEFORMAT </w:instrText>
    </w:r>
    <w:r w:rsidRPr="00F93D56">
      <w:rPr>
        <w:color w:val="FFFFFF" w:themeColor="background1"/>
      </w:rPr>
      <w:fldChar w:fldCharType="separate"/>
    </w:r>
    <w:r w:rsidR="004B02D0" w:rsidRPr="004B02D0">
      <w:rPr>
        <w:noProof/>
        <w:color w:val="FFFFFF" w:themeColor="background1"/>
        <w:sz w:val="20"/>
      </w:rPr>
      <w:t>3</w:t>
    </w:r>
    <w:r w:rsidRPr="00F93D56">
      <w:rPr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2E314" w14:textId="77777777" w:rsidR="00C70AC5" w:rsidRDefault="00C70AC5" w:rsidP="007A5714">
      <w:pPr>
        <w:spacing w:after="0" w:line="240" w:lineRule="auto"/>
      </w:pPr>
      <w:r>
        <w:separator/>
      </w:r>
    </w:p>
  </w:footnote>
  <w:footnote w:type="continuationSeparator" w:id="0">
    <w:p w14:paraId="3282EEB9" w14:textId="77777777" w:rsidR="00C70AC5" w:rsidRDefault="00C70AC5" w:rsidP="007A5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3E56D" w14:textId="585CA174" w:rsidR="00CC1B0C" w:rsidRPr="00B81B38" w:rsidRDefault="00A52223" w:rsidP="00387BAC">
    <w:pPr>
      <w:rPr>
        <w:rFonts w:asciiTheme="minorHAnsi" w:hAnsiTheme="minorHAnsi"/>
        <w:sz w:val="18"/>
        <w:szCs w:val="18"/>
      </w:rPr>
    </w:pPr>
    <w:sdt>
      <w:sdtPr>
        <w:rPr>
          <w:rFonts w:asciiTheme="minorHAnsi" w:hAnsiTheme="minorHAnsi"/>
          <w:sz w:val="18"/>
          <w:szCs w:val="18"/>
        </w:rPr>
        <w:alias w:val="Titel"/>
        <w:tag w:val=""/>
        <w:id w:val="1242842827"/>
        <w:placeholde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70AC5">
          <w:rPr>
            <w:rFonts w:asciiTheme="minorHAnsi" w:hAnsiTheme="minorHAnsi"/>
            <w:sz w:val="18"/>
            <w:szCs w:val="18"/>
          </w:rPr>
          <w:t>Anlage B8</w:t>
        </w:r>
      </w:sdtContent>
    </w:sdt>
    <w:r w:rsidR="00CC1B0C" w:rsidRPr="00B81B38">
      <w:rPr>
        <w:rFonts w:asciiTheme="minorHAnsi" w:hAnsiTheme="minorHAnsi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1CE7379" wp14:editId="0830BEAE">
              <wp:simplePos x="0" y="0"/>
              <wp:positionH relativeFrom="page">
                <wp:posOffset>0</wp:posOffset>
              </wp:positionH>
              <wp:positionV relativeFrom="paragraph">
                <wp:posOffset>231471</wp:posOffset>
              </wp:positionV>
              <wp:extent cx="7545788" cy="7951"/>
              <wp:effectExtent l="0" t="0" r="36195" b="3048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788" cy="7951"/>
                      </a:xfrm>
                      <a:prstGeom prst="line">
                        <a:avLst/>
                      </a:prstGeom>
                      <a:ln w="15875">
                        <a:solidFill>
                          <a:srgbClr val="98C21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46DC1A" id="Gerader Verbinde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18.25pt" to="59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" strokecolor="#98c21d" strokeweight="1.25pt">
              <v:stroke joinstyle="miter"/>
              <w10:wrap anchorx="page"/>
            </v:line>
          </w:pict>
        </mc:Fallback>
      </mc:AlternateContent>
    </w:r>
    <w:r w:rsidR="00C04A65" w:rsidRPr="00B81B38">
      <w:rPr>
        <w:rFonts w:asciiTheme="minorHAnsi" w:hAnsiTheme="minorHAnsi"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E7B48" w14:textId="561F747D" w:rsidR="00CC1B0C" w:rsidRPr="00B81B38" w:rsidRDefault="00A52223" w:rsidP="00387BAC">
    <w:pPr>
      <w:jc w:val="right"/>
      <w:rPr>
        <w:rFonts w:asciiTheme="minorHAnsi" w:hAnsiTheme="minorHAnsi"/>
        <w:sz w:val="18"/>
        <w:szCs w:val="18"/>
      </w:rPr>
    </w:pPr>
    <w:sdt>
      <w:sdtPr>
        <w:rPr>
          <w:rFonts w:asciiTheme="minorHAnsi" w:hAnsiTheme="minorHAnsi"/>
          <w:sz w:val="18"/>
          <w:szCs w:val="18"/>
        </w:rPr>
        <w:alias w:val="Titel"/>
        <w:tag w:val=""/>
        <w:id w:val="1240904983"/>
        <w:placeholde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70AC5">
          <w:rPr>
            <w:rFonts w:asciiTheme="minorHAnsi" w:hAnsiTheme="minorHAnsi"/>
            <w:sz w:val="18"/>
            <w:szCs w:val="18"/>
          </w:rPr>
          <w:t>Anlage B8</w:t>
        </w:r>
      </w:sdtContent>
    </w:sdt>
    <w:r w:rsidR="00CC1B0C" w:rsidRPr="00B81B38">
      <w:rPr>
        <w:rFonts w:asciiTheme="minorHAnsi" w:hAnsiTheme="minorHAnsi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10FC4E5" wp14:editId="65015B0F">
              <wp:simplePos x="0" y="0"/>
              <wp:positionH relativeFrom="page">
                <wp:posOffset>0</wp:posOffset>
              </wp:positionH>
              <wp:positionV relativeFrom="paragraph">
                <wp:posOffset>231471</wp:posOffset>
              </wp:positionV>
              <wp:extent cx="7545788" cy="7951"/>
              <wp:effectExtent l="0" t="0" r="36195" b="30480"/>
              <wp:wrapNone/>
              <wp:docPr id="2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788" cy="7951"/>
                      </a:xfrm>
                      <a:prstGeom prst="line">
                        <a:avLst/>
                      </a:prstGeom>
                      <a:ln w="15875">
                        <a:solidFill>
                          <a:srgbClr val="98C21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AAB02E" id="Gerader Verbinde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18.25pt" to="59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" strokecolor="#98c21d" strokeweight="1.25pt">
              <v:stroke joinstyle="miter"/>
              <w10:wrap anchorx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68F32" w14:textId="77777777" w:rsidR="007A5714" w:rsidRDefault="007A5714">
    <w:pPr>
      <w:pStyle w:val="Kopfzeile"/>
    </w:pPr>
    <w:r w:rsidRPr="00050E60">
      <w:rPr>
        <w:rFonts w:ascii="Microsoft Sans Serif" w:hAnsi="Microsoft Sans Serif" w:cs="Microsoft Sans Serif"/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BA1DD6" wp14:editId="50174FF1">
              <wp:simplePos x="0" y="0"/>
              <wp:positionH relativeFrom="page">
                <wp:align>left</wp:align>
              </wp:positionH>
              <wp:positionV relativeFrom="paragraph">
                <wp:posOffset>-445853</wp:posOffset>
              </wp:positionV>
              <wp:extent cx="8039100" cy="10753725"/>
              <wp:effectExtent l="0" t="0" r="0" b="9525"/>
              <wp:wrapNone/>
              <wp:docPr id="35" name="Rechteck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10753725"/>
                      </a:xfrm>
                      <a:prstGeom prst="rect">
                        <a:avLst/>
                      </a:prstGeom>
                      <a:solidFill>
                        <a:srgbClr val="0069A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8ED435A" id="Rechteck 35" o:spid="_x0000_s1026" style="position:absolute;margin-left:0;margin-top:-35.1pt;width:633pt;height:846.7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" fillcolor="#0069a6" stroked="f" strokeweight="1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7D7"/>
    <w:multiLevelType w:val="hybridMultilevel"/>
    <w:tmpl w:val="6FA481A0"/>
    <w:lvl w:ilvl="0" w:tplc="3E8CCE7C">
      <w:numFmt w:val="bullet"/>
      <w:lvlText w:val="•"/>
      <w:lvlJc w:val="left"/>
      <w:pPr>
        <w:ind w:left="1065" w:hanging="705"/>
      </w:pPr>
      <w:rPr>
        <w:rFonts w:ascii="Kohinoor Book" w:eastAsiaTheme="minorHAnsi" w:hAnsi="Kohinoor Book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31DA3"/>
    <w:multiLevelType w:val="hybridMultilevel"/>
    <w:tmpl w:val="62748C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469C7"/>
    <w:multiLevelType w:val="hybridMultilevel"/>
    <w:tmpl w:val="8E2E0B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8C1A23"/>
    <w:multiLevelType w:val="hybridMultilevel"/>
    <w:tmpl w:val="8B4E948C"/>
    <w:lvl w:ilvl="0" w:tplc="54780790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363B309A"/>
    <w:multiLevelType w:val="hybridMultilevel"/>
    <w:tmpl w:val="7E46A2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E3DB0"/>
    <w:multiLevelType w:val="hybridMultilevel"/>
    <w:tmpl w:val="64D4A800"/>
    <w:lvl w:ilvl="0" w:tplc="F282EA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B3665"/>
    <w:multiLevelType w:val="hybridMultilevel"/>
    <w:tmpl w:val="2C00566A"/>
    <w:lvl w:ilvl="0" w:tplc="0E74E89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06B50"/>
    <w:multiLevelType w:val="multilevel"/>
    <w:tmpl w:val="1D747308"/>
    <w:lvl w:ilvl="0">
      <w:start w:val="1"/>
      <w:numFmt w:val="decimal"/>
      <w:pStyle w:val="1mitNummerierung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2mitNummerierung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3mitNummerierung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4mitNummerierung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8" w15:restartNumberingAfterBreak="0">
    <w:nsid w:val="5087141F"/>
    <w:multiLevelType w:val="hybridMultilevel"/>
    <w:tmpl w:val="7C32F39E"/>
    <w:lvl w:ilvl="0" w:tplc="90081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835F66"/>
    <w:multiLevelType w:val="hybridMultilevel"/>
    <w:tmpl w:val="13B697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03526"/>
    <w:multiLevelType w:val="hybridMultilevel"/>
    <w:tmpl w:val="86F612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941605">
    <w:abstractNumId w:val="10"/>
  </w:num>
  <w:num w:numId="2" w16cid:durableId="511796593">
    <w:abstractNumId w:val="8"/>
  </w:num>
  <w:num w:numId="3" w16cid:durableId="703558700">
    <w:abstractNumId w:val="7"/>
  </w:num>
  <w:num w:numId="4" w16cid:durableId="1801341612">
    <w:abstractNumId w:val="5"/>
  </w:num>
  <w:num w:numId="5" w16cid:durableId="1678146480">
    <w:abstractNumId w:val="3"/>
  </w:num>
  <w:num w:numId="6" w16cid:durableId="1552033372">
    <w:abstractNumId w:val="6"/>
  </w:num>
  <w:num w:numId="7" w16cid:durableId="1500388691">
    <w:abstractNumId w:val="9"/>
  </w:num>
  <w:num w:numId="8" w16cid:durableId="456290672">
    <w:abstractNumId w:val="2"/>
  </w:num>
  <w:num w:numId="9" w16cid:durableId="1181971191">
    <w:abstractNumId w:val="4"/>
  </w:num>
  <w:num w:numId="10" w16cid:durableId="374474386">
    <w:abstractNumId w:val="0"/>
  </w:num>
  <w:num w:numId="11" w16cid:durableId="744111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AC5"/>
    <w:rsid w:val="00000D81"/>
    <w:rsid w:val="000141DD"/>
    <w:rsid w:val="00030F04"/>
    <w:rsid w:val="00094EC9"/>
    <w:rsid w:val="0018194A"/>
    <w:rsid w:val="0019588D"/>
    <w:rsid w:val="001C1D4A"/>
    <w:rsid w:val="002275BD"/>
    <w:rsid w:val="002500C0"/>
    <w:rsid w:val="002825B6"/>
    <w:rsid w:val="002B4DA0"/>
    <w:rsid w:val="002E7045"/>
    <w:rsid w:val="00366F0E"/>
    <w:rsid w:val="00372828"/>
    <w:rsid w:val="0038218F"/>
    <w:rsid w:val="00387BAC"/>
    <w:rsid w:val="003C0239"/>
    <w:rsid w:val="003D30E1"/>
    <w:rsid w:val="003F20DC"/>
    <w:rsid w:val="00447839"/>
    <w:rsid w:val="00466BBE"/>
    <w:rsid w:val="0049071D"/>
    <w:rsid w:val="004B02D0"/>
    <w:rsid w:val="004B1C05"/>
    <w:rsid w:val="004E152A"/>
    <w:rsid w:val="004F3C27"/>
    <w:rsid w:val="00500A84"/>
    <w:rsid w:val="0050755F"/>
    <w:rsid w:val="00545FB9"/>
    <w:rsid w:val="00584AD8"/>
    <w:rsid w:val="005937E4"/>
    <w:rsid w:val="00593FC4"/>
    <w:rsid w:val="0062547D"/>
    <w:rsid w:val="006819B1"/>
    <w:rsid w:val="006964E3"/>
    <w:rsid w:val="006E1AA7"/>
    <w:rsid w:val="007032BB"/>
    <w:rsid w:val="00745129"/>
    <w:rsid w:val="007A5714"/>
    <w:rsid w:val="007A6F42"/>
    <w:rsid w:val="00835B09"/>
    <w:rsid w:val="008446D6"/>
    <w:rsid w:val="00864B2C"/>
    <w:rsid w:val="008F6522"/>
    <w:rsid w:val="008F7C06"/>
    <w:rsid w:val="00920A71"/>
    <w:rsid w:val="00920E7E"/>
    <w:rsid w:val="00922002"/>
    <w:rsid w:val="009735C3"/>
    <w:rsid w:val="009F24D8"/>
    <w:rsid w:val="00A41872"/>
    <w:rsid w:val="00A51F1B"/>
    <w:rsid w:val="00A52223"/>
    <w:rsid w:val="00B7067A"/>
    <w:rsid w:val="00B81B38"/>
    <w:rsid w:val="00BC2BDE"/>
    <w:rsid w:val="00C04A65"/>
    <w:rsid w:val="00C17465"/>
    <w:rsid w:val="00C33346"/>
    <w:rsid w:val="00C6331A"/>
    <w:rsid w:val="00C639A9"/>
    <w:rsid w:val="00C70AC5"/>
    <w:rsid w:val="00CC1B0C"/>
    <w:rsid w:val="00D63BCB"/>
    <w:rsid w:val="00D72B0B"/>
    <w:rsid w:val="00D85991"/>
    <w:rsid w:val="00D939A3"/>
    <w:rsid w:val="00E071F6"/>
    <w:rsid w:val="00E13D51"/>
    <w:rsid w:val="00EB0771"/>
    <w:rsid w:val="00EB257B"/>
    <w:rsid w:val="00EC329B"/>
    <w:rsid w:val="00F62882"/>
    <w:rsid w:val="00F85782"/>
    <w:rsid w:val="00F9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B0CC2"/>
  <w14:defaultImageDpi w14:val="330"/>
  <w15:chartTrackingRefBased/>
  <w15:docId w15:val="{29918A0A-4EAF-4218-937E-1CC64F121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ohinoor Book" w:eastAsiaTheme="minorHAnsi" w:hAnsi="Kohinoor Book" w:cstheme="minorBidi"/>
        <w:lang w:val="de-DE" w:eastAsia="en-US" w:bidi="ar-SA"/>
      </w:rPr>
    </w:rPrDefault>
    <w:pPrDefault>
      <w:pPr>
        <w:spacing w:after="160"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331A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62547D"/>
    <w:pPr>
      <w:keepNext/>
      <w:keepLines/>
      <w:spacing w:before="360" w:after="240" w:line="560" w:lineRule="exact"/>
      <w:outlineLvl w:val="0"/>
    </w:pPr>
    <w:rPr>
      <w:rFonts w:ascii="Kohinoor Bold" w:eastAsiaTheme="majorEastAsia" w:hAnsi="Kohinoor Bold" w:cstheme="majorBidi"/>
      <w:color w:val="0069A6"/>
      <w:sz w:val="40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4E152A"/>
    <w:pPr>
      <w:keepNext/>
      <w:keepLines/>
      <w:spacing w:before="360" w:after="120" w:line="400" w:lineRule="exact"/>
      <w:outlineLvl w:val="1"/>
    </w:pPr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24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5444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24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1F676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E1AA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6E1AA7"/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6E1AA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E1AA7"/>
    <w:rPr>
      <w:sz w:val="18"/>
    </w:rPr>
  </w:style>
  <w:style w:type="paragraph" w:styleId="Textkrper">
    <w:name w:val="Body Text"/>
    <w:basedOn w:val="Standard"/>
    <w:link w:val="TextkrperZchn"/>
    <w:rsid w:val="006E1AA7"/>
    <w:pPr>
      <w:spacing w:after="0" w:line="240" w:lineRule="auto"/>
    </w:pPr>
    <w:rPr>
      <w:rFonts w:eastAsia="Times New Roman" w:cs="Times New Roman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E1AA7"/>
    <w:rPr>
      <w:rFonts w:eastAsia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939A3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547D"/>
    <w:rPr>
      <w:rFonts w:ascii="Kohinoor Bold" w:eastAsiaTheme="majorEastAsia" w:hAnsi="Kohinoor Bold" w:cstheme="majorBidi"/>
      <w:color w:val="0069A6"/>
      <w:sz w:val="40"/>
      <w:szCs w:val="32"/>
    </w:rPr>
  </w:style>
  <w:style w:type="paragraph" w:styleId="KeinLeerraum">
    <w:name w:val="No Spacing"/>
    <w:basedOn w:val="Standard"/>
    <w:uiPriority w:val="1"/>
    <w:qFormat/>
    <w:rsid w:val="00500A84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4E152A"/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character" w:styleId="Hervorhebung">
    <w:name w:val="Emphasis"/>
    <w:aliases w:val="Anlauftext grün"/>
    <w:basedOn w:val="Absatz-Standardschriftart"/>
    <w:uiPriority w:val="20"/>
    <w:qFormat/>
    <w:rsid w:val="0019588D"/>
    <w:rPr>
      <w:rFonts w:ascii="Kohinoor Bold" w:hAnsi="Kohinoor Bold"/>
      <w:i w:val="0"/>
      <w:iCs/>
      <w:color w:val="98C21D"/>
      <w:sz w:val="20"/>
    </w:rPr>
  </w:style>
  <w:style w:type="paragraph" w:customStyle="1" w:styleId="Zwischenberschrift">
    <w:name w:val="Zwischenüberschrift"/>
    <w:basedOn w:val="Standard"/>
    <w:next w:val="Standard"/>
    <w:link w:val="ZwischenberschriftZchn"/>
    <w:autoRedefine/>
    <w:qFormat/>
    <w:rsid w:val="002275BD"/>
    <w:pPr>
      <w:spacing w:before="360" w:after="120"/>
    </w:pPr>
    <w:rPr>
      <w:rFonts w:ascii="Kohinoor Bold" w:hAnsi="Kohinoor Bold"/>
      <w:sz w:val="24"/>
    </w:rPr>
  </w:style>
  <w:style w:type="character" w:customStyle="1" w:styleId="ZwischenberschriftZchn">
    <w:name w:val="Zwischenüberschrift Zchn"/>
    <w:basedOn w:val="Absatz-Standardschriftart"/>
    <w:link w:val="Zwischenberschrift"/>
    <w:rsid w:val="002275BD"/>
    <w:rPr>
      <w:rFonts w:ascii="Kohinoor Bold" w:hAnsi="Kohinoor Bold"/>
      <w:sz w:val="24"/>
    </w:rPr>
  </w:style>
  <w:style w:type="character" w:styleId="SchwacheHervorhebung">
    <w:name w:val="Subtle Emphasis"/>
    <w:aliases w:val="Anlauftext blau"/>
    <w:basedOn w:val="Absatz-Standardschriftart"/>
    <w:uiPriority w:val="19"/>
    <w:qFormat/>
    <w:rsid w:val="0018194A"/>
    <w:rPr>
      <w:rFonts w:ascii="Kohinoor Bold" w:hAnsi="Kohinoor Bold"/>
      <w:i w:val="0"/>
      <w:iCs/>
      <w:color w:val="0069A6"/>
      <w:sz w:val="20"/>
    </w:rPr>
  </w:style>
  <w:style w:type="paragraph" w:styleId="Untertitel">
    <w:name w:val="Subtitle"/>
    <w:aliases w:val="Kolumnentitel"/>
    <w:basedOn w:val="Standard"/>
    <w:next w:val="Standard"/>
    <w:link w:val="UntertitelZchn"/>
    <w:uiPriority w:val="11"/>
    <w:qFormat/>
    <w:rsid w:val="0018194A"/>
    <w:pPr>
      <w:numPr>
        <w:ilvl w:val="1"/>
      </w:numPr>
    </w:pPr>
    <w:rPr>
      <w:rFonts w:eastAsiaTheme="minorEastAsia"/>
      <w:caps/>
      <w:spacing w:val="15"/>
      <w:sz w:val="18"/>
    </w:rPr>
  </w:style>
  <w:style w:type="character" w:customStyle="1" w:styleId="UntertitelZchn">
    <w:name w:val="Untertitel Zchn"/>
    <w:aliases w:val="Kolumnentitel Zchn"/>
    <w:basedOn w:val="Absatz-Standardschriftart"/>
    <w:link w:val="Untertitel"/>
    <w:uiPriority w:val="11"/>
    <w:rsid w:val="0018194A"/>
    <w:rPr>
      <w:rFonts w:ascii="Kohinoor Book" w:eastAsiaTheme="minorEastAsia" w:hAnsi="Kohinoor Book"/>
      <w:caps/>
      <w:spacing w:val="15"/>
      <w:sz w:val="18"/>
    </w:rPr>
  </w:style>
  <w:style w:type="character" w:styleId="IntensiveHervorhebung">
    <w:name w:val="Intense Emphasis"/>
    <w:aliases w:val="Auszeichnung blau"/>
    <w:basedOn w:val="Absatz-Standardschriftart"/>
    <w:uiPriority w:val="21"/>
    <w:qFormat/>
    <w:rsid w:val="0018194A"/>
    <w:rPr>
      <w:rFonts w:ascii="Kohinoor Bold" w:hAnsi="Kohinoor Bold"/>
      <w:i w:val="0"/>
      <w:iCs/>
      <w:color w:val="0069A6"/>
      <w:sz w:val="20"/>
    </w:rPr>
  </w:style>
  <w:style w:type="character" w:styleId="Fett">
    <w:name w:val="Strong"/>
    <w:aliases w:val="Auszeichnung grün"/>
    <w:basedOn w:val="Absatz-Standardschriftart"/>
    <w:uiPriority w:val="22"/>
    <w:qFormat/>
    <w:rsid w:val="0018194A"/>
    <w:rPr>
      <w:rFonts w:ascii="Kohinoor Bold" w:hAnsi="Kohinoor Bold"/>
      <w:b w:val="0"/>
      <w:bCs/>
      <w:color w:val="98C21D"/>
      <w:sz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EB077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B0771"/>
    <w:rPr>
      <w:rFonts w:ascii="Kohinoor Book" w:hAnsi="Kohinoor Book"/>
      <w:i/>
      <w:iCs/>
      <w:color w:val="404040" w:themeColor="text1" w:themeTint="BF"/>
      <w:sz w:val="20"/>
    </w:rPr>
  </w:style>
  <w:style w:type="paragraph" w:customStyle="1" w:styleId="1mitNummerierung">
    <w:name w:val="Ü1 (mit Nummerierung)"/>
    <w:basedOn w:val="berschrift1"/>
    <w:link w:val="1mitNummerierungZchn"/>
    <w:qFormat/>
    <w:rsid w:val="009F24D8"/>
    <w:pPr>
      <w:numPr>
        <w:numId w:val="3"/>
      </w:numPr>
    </w:pPr>
  </w:style>
  <w:style w:type="paragraph" w:customStyle="1" w:styleId="2mitNummerierung">
    <w:name w:val="Ü2 (mit Nummerierung)"/>
    <w:basedOn w:val="berschrift2"/>
    <w:link w:val="2mitNummerierungZchn"/>
    <w:qFormat/>
    <w:rsid w:val="00EC329B"/>
    <w:pPr>
      <w:numPr>
        <w:ilvl w:val="1"/>
        <w:numId w:val="3"/>
      </w:numPr>
    </w:pPr>
  </w:style>
  <w:style w:type="character" w:customStyle="1" w:styleId="1mitNummerierungZchn">
    <w:name w:val="Ü1 (mit Nummerierung) Zchn"/>
    <w:basedOn w:val="Absatz-Standardschriftart"/>
    <w:link w:val="1mitNummerierung"/>
    <w:rsid w:val="009F24D8"/>
    <w:rPr>
      <w:rFonts w:ascii="Kohinoor Bold" w:eastAsiaTheme="majorEastAsia" w:hAnsi="Kohinoor Bold" w:cstheme="majorBidi"/>
      <w:color w:val="0069A6"/>
      <w:sz w:val="40"/>
      <w:szCs w:val="32"/>
    </w:rPr>
  </w:style>
  <w:style w:type="paragraph" w:customStyle="1" w:styleId="3mitNummerierung">
    <w:name w:val="Ü3 (mit Nummerierung)"/>
    <w:basedOn w:val="berschrift3"/>
    <w:link w:val="3mitNummerierungZchn"/>
    <w:autoRedefine/>
    <w:qFormat/>
    <w:rsid w:val="009F24D8"/>
    <w:pPr>
      <w:numPr>
        <w:ilvl w:val="2"/>
        <w:numId w:val="3"/>
      </w:numPr>
      <w:spacing w:before="360" w:after="120"/>
    </w:pPr>
    <w:rPr>
      <w:rFonts w:ascii="Kohinoor Bold" w:hAnsi="Kohinoor Bold"/>
      <w:color w:val="auto"/>
    </w:rPr>
  </w:style>
  <w:style w:type="character" w:customStyle="1" w:styleId="2mitNummerierungZchn">
    <w:name w:val="Ü2 (mit Nummerierung) Zchn"/>
    <w:basedOn w:val="1mitNummerierungZchn"/>
    <w:link w:val="2mitNummerierung"/>
    <w:rsid w:val="00EC329B"/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paragraph" w:styleId="Verzeichnis1">
    <w:name w:val="toc 1"/>
    <w:basedOn w:val="Standard"/>
    <w:next w:val="Standard"/>
    <w:autoRedefine/>
    <w:uiPriority w:val="39"/>
    <w:unhideWhenUsed/>
    <w:rsid w:val="009F24D8"/>
    <w:pPr>
      <w:spacing w:after="100"/>
    </w:pPr>
  </w:style>
  <w:style w:type="character" w:customStyle="1" w:styleId="3mitNummerierungZchn">
    <w:name w:val="Ü3 (mit Nummerierung) Zchn"/>
    <w:basedOn w:val="1mitNummerierungZchn"/>
    <w:link w:val="3mitNummerierung"/>
    <w:rsid w:val="009F24D8"/>
    <w:rPr>
      <w:rFonts w:ascii="Kohinoor Bold" w:eastAsiaTheme="majorEastAsia" w:hAnsi="Kohinoor Bold" w:cstheme="majorBidi"/>
      <w:color w:val="0069A6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24D8"/>
    <w:rPr>
      <w:rFonts w:asciiTheme="majorHAnsi" w:eastAsiaTheme="majorEastAsia" w:hAnsiTheme="majorHAnsi" w:cstheme="majorBidi"/>
      <w:color w:val="154443" w:themeColor="accent1" w:themeShade="7F"/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9F24D8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9F24D8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9F24D8"/>
    <w:rPr>
      <w:color w:val="284398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94EC9"/>
    <w:pPr>
      <w:spacing w:after="0" w:line="259" w:lineRule="auto"/>
      <w:outlineLvl w:val="9"/>
    </w:pPr>
    <w:rPr>
      <w:color w:val="0069A6" w:themeColor="text2"/>
      <w:lang w:eastAsia="de-DE"/>
    </w:rPr>
  </w:style>
  <w:style w:type="paragraph" w:customStyle="1" w:styleId="4mitNummerierung">
    <w:name w:val="Ü4 (mit Nummerierung)"/>
    <w:basedOn w:val="berschrift4"/>
    <w:link w:val="4mitNummerierungZchn"/>
    <w:qFormat/>
    <w:rsid w:val="009F24D8"/>
    <w:pPr>
      <w:numPr>
        <w:ilvl w:val="3"/>
        <w:numId w:val="3"/>
      </w:numPr>
      <w:spacing w:before="360" w:after="120"/>
    </w:pPr>
    <w:rPr>
      <w:rFonts w:ascii="Kohinoor Bold" w:hAnsi="Kohinoor Bold"/>
      <w:i w:val="0"/>
      <w:color w:val="auto"/>
      <w:sz w:val="24"/>
    </w:rPr>
  </w:style>
  <w:style w:type="table" w:styleId="Tabellenraster">
    <w:name w:val="Table Grid"/>
    <w:basedOn w:val="NormaleTabelle"/>
    <w:uiPriority w:val="39"/>
    <w:rsid w:val="00507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mitNummerierungZchn">
    <w:name w:val="Ü4 (mit Nummerierung) Zchn"/>
    <w:basedOn w:val="Absatz-Standardschriftart"/>
    <w:link w:val="4mitNummerierung"/>
    <w:rsid w:val="009F24D8"/>
    <w:rPr>
      <w:rFonts w:ascii="Kohinoor Bold" w:eastAsiaTheme="majorEastAsia" w:hAnsi="Kohinoor Bold" w:cstheme="majorBidi"/>
      <w:iCs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24D8"/>
    <w:rPr>
      <w:rFonts w:asciiTheme="majorHAnsi" w:eastAsiaTheme="majorEastAsia" w:hAnsiTheme="majorHAnsi" w:cstheme="majorBidi"/>
      <w:i/>
      <w:iCs/>
      <w:color w:val="1F6765" w:themeColor="accent1" w:themeShade="BF"/>
      <w:sz w:val="20"/>
    </w:rPr>
  </w:style>
  <w:style w:type="paragraph" w:styleId="Listenabsatz">
    <w:name w:val="List Paragraph"/>
    <w:basedOn w:val="Standard"/>
    <w:uiPriority w:val="34"/>
    <w:qFormat/>
    <w:rsid w:val="002275BD"/>
    <w:pPr>
      <w:ind w:left="720"/>
      <w:contextualSpacing/>
    </w:pPr>
  </w:style>
  <w:style w:type="table" w:customStyle="1" w:styleId="LKROW">
    <w:name w:val="LK ROW"/>
    <w:basedOn w:val="NormaleTabelle"/>
    <w:uiPriority w:val="99"/>
    <w:rsid w:val="00A41872"/>
    <w:pPr>
      <w:spacing w:after="0" w:line="240" w:lineRule="auto"/>
    </w:pPr>
    <w:tblPr>
      <w:tblCellMar>
        <w:top w:w="113" w:type="dxa"/>
        <w:bottom w:w="113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FA7929F3-0986-4518-A3AA-78C152152607@fritz.box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Amt-12\12-Gesamt\Vorlagen\LK-ROW_Word-Vorlag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57FF28C32C5429CB04CCBE7F566D4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2D3A77-A3D6-4160-8F6B-8A6215495BE9}"/>
      </w:docPartPr>
      <w:docPartBody>
        <w:p w:rsidR="00C31465" w:rsidRDefault="00C31465">
          <w:pPr>
            <w:pStyle w:val="157FF28C32C5429CB04CCBE7F566D428"/>
          </w:pPr>
          <w:r w:rsidRPr="00D76AC4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A4FB0C-98ED-47BB-B3E2-E51BCEB9E2D1}"/>
      </w:docPartPr>
      <w:docPartBody>
        <w:p w:rsidR="00C31465" w:rsidRDefault="00C31465">
          <w:r w:rsidRPr="00F03D9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ohinoor Book">
    <w:panose1 w:val="02000000000000000000"/>
    <w:charset w:val="EE"/>
    <w:family w:val="modern"/>
    <w:notTrueType/>
    <w:pitch w:val="variable"/>
    <w:sig w:usb0="A00000AF" w:usb1="4000204B" w:usb2="00000000" w:usb3="00000000" w:csb0="00000002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ohinoor Bold">
    <w:panose1 w:val="02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465"/>
    <w:rsid w:val="002500C0"/>
    <w:rsid w:val="00C3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31465"/>
    <w:rPr>
      <w:color w:val="808080"/>
    </w:rPr>
  </w:style>
  <w:style w:type="paragraph" w:customStyle="1" w:styleId="157FF28C32C5429CB04CCBE7F566D428">
    <w:name w:val="157FF28C32C5429CB04CCBE7F566D4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LK ROW">
      <a:dk1>
        <a:sysClr val="windowText" lastClr="000000"/>
      </a:dk1>
      <a:lt1>
        <a:sysClr val="window" lastClr="FFFFFF"/>
      </a:lt1>
      <a:dk2>
        <a:srgbClr val="0069A6"/>
      </a:dk2>
      <a:lt2>
        <a:srgbClr val="284398"/>
      </a:lt2>
      <a:accent1>
        <a:srgbClr val="2A8A88"/>
      </a:accent1>
      <a:accent2>
        <a:srgbClr val="98C21D"/>
      </a:accent2>
      <a:accent3>
        <a:srgbClr val="B31F29"/>
      </a:accent3>
      <a:accent4>
        <a:srgbClr val="FE9B00"/>
      </a:accent4>
      <a:accent5>
        <a:srgbClr val="FFD966"/>
      </a:accent5>
      <a:accent6>
        <a:srgbClr val="954F72"/>
      </a:accent6>
      <a:hlink>
        <a:srgbClr val="284398"/>
      </a:hlink>
      <a:folHlink>
        <a:srgbClr val="954F72"/>
      </a:folHlink>
    </a:clrScheme>
    <a:fontScheme name="Kohinoor LK ROW">
      <a:majorFont>
        <a:latin typeface="Kohinoor Bold"/>
        <a:ea typeface=""/>
        <a:cs typeface=""/>
      </a:majorFont>
      <a:minorFont>
        <a:latin typeface="Kohinoor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[Veröffentlichungsdatum]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72AF2C6-42DB-4009-B772-E11813D22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LK-ROW_Word-Vorlage.dotx</Template>
  <TotalTime>0</TotalTime>
  <Pages>5</Pages>
  <Words>200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 des Dokuments</vt:lpstr>
    </vt:vector>
  </TitlesOfParts>
  <Company>Landkreis Rotenburg (Wümme)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B8</dc:title>
  <dc:subject/>
  <dc:creator>Hüttner Brian</dc:creator>
  <cp:keywords/>
  <dc:description/>
  <cp:lastModifiedBy>Hüttner Brian</cp:lastModifiedBy>
  <cp:revision>2</cp:revision>
  <dcterms:created xsi:type="dcterms:W3CDTF">2026-05-15T10:35:00Z</dcterms:created>
  <dcterms:modified xsi:type="dcterms:W3CDTF">2026-05-15T10:40:00Z</dcterms:modified>
</cp:coreProperties>
</file>